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3AE" w:rsidRPr="00483198" w:rsidRDefault="001143AE" w:rsidP="009F21D5">
      <w:pPr>
        <w:spacing w:after="0" w:line="240" w:lineRule="auto"/>
        <w:jc w:val="right"/>
        <w:outlineLvl w:val="0"/>
      </w:pPr>
      <w:r>
        <w:rPr>
          <w:lang w:val="ru-RU"/>
        </w:rPr>
        <w:t xml:space="preserve">                  </w:t>
      </w:r>
      <w:r w:rsidRPr="00483198">
        <w:t xml:space="preserve">Додаток 3(3. 4) до передавального акту </w:t>
      </w:r>
    </w:p>
    <w:p w:rsidR="001143AE" w:rsidRPr="009F21D5" w:rsidRDefault="001143AE" w:rsidP="009F21D5">
      <w:pPr>
        <w:spacing w:after="0" w:line="240" w:lineRule="auto"/>
        <w:jc w:val="center"/>
        <w:outlineLvl w:val="0"/>
        <w:rPr>
          <w:b/>
          <w:bCs/>
        </w:rPr>
      </w:pPr>
      <w:r w:rsidRPr="00483198">
        <w:t xml:space="preserve">                                                                                             Браїлів - Людавка</w:t>
      </w:r>
      <w:r>
        <w:rPr>
          <w:lang w:val="ru-RU"/>
        </w:rPr>
        <w:t xml:space="preserve"> </w:t>
      </w:r>
      <w:r w:rsidRPr="009F21D5">
        <w:rPr>
          <w:b/>
          <w:bCs/>
          <w:lang w:val="ru-RU"/>
        </w:rPr>
        <w:t>Людавський НВК «Загальноосвітня школа І ступеня – дошкільний навчальний заклад»</w:t>
      </w:r>
    </w:p>
    <w:p w:rsidR="001143AE" w:rsidRPr="00483198" w:rsidRDefault="001143AE" w:rsidP="00483198">
      <w:pPr>
        <w:spacing w:after="0" w:line="240" w:lineRule="auto"/>
        <w:jc w:val="right"/>
        <w:outlineLvl w:val="0"/>
      </w:pPr>
      <w:r w:rsidRPr="00483198">
        <w:rPr>
          <w:b/>
          <w:bCs/>
        </w:rPr>
        <w:t xml:space="preserve">                                                         </w:t>
      </w:r>
    </w:p>
    <w:tbl>
      <w:tblPr>
        <w:tblW w:w="9438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993"/>
        <w:gridCol w:w="442"/>
        <w:gridCol w:w="3564"/>
        <w:gridCol w:w="69"/>
        <w:gridCol w:w="540"/>
        <w:gridCol w:w="38"/>
        <w:gridCol w:w="551"/>
        <w:gridCol w:w="1174"/>
        <w:gridCol w:w="567"/>
        <w:gridCol w:w="1500"/>
      </w:tblGrid>
      <w:tr w:rsidR="001143AE" w:rsidRPr="009B0EAA">
        <w:trPr>
          <w:tblHeader/>
        </w:trPr>
        <w:tc>
          <w:tcPr>
            <w:tcW w:w="993" w:type="dxa"/>
            <w:vMerge w:val="restart"/>
            <w:textDirection w:val="btLr"/>
            <w:vAlign w:val="center"/>
          </w:tcPr>
          <w:p w:rsidR="001143AE" w:rsidRPr="009B0EAA" w:rsidRDefault="001143AE" w:rsidP="009B0EAA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42" w:type="dxa"/>
            <w:vMerge w:val="restart"/>
            <w:vAlign w:val="center"/>
          </w:tcPr>
          <w:p w:rsidR="001143AE" w:rsidRPr="009B0EAA" w:rsidRDefault="001143AE" w:rsidP="009B0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№ з/п</w:t>
            </w:r>
          </w:p>
        </w:tc>
        <w:tc>
          <w:tcPr>
            <w:tcW w:w="3564" w:type="dxa"/>
            <w:vMerge w:val="restart"/>
            <w:vAlign w:val="center"/>
          </w:tcPr>
          <w:p w:rsidR="001143AE" w:rsidRPr="009B0EAA" w:rsidRDefault="001143AE" w:rsidP="009B0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647" w:type="dxa"/>
            <w:gridSpan w:val="3"/>
            <w:vMerge w:val="restart"/>
            <w:textDirection w:val="btLr"/>
            <w:vAlign w:val="center"/>
          </w:tcPr>
          <w:p w:rsidR="001143AE" w:rsidRPr="009B0EAA" w:rsidRDefault="001143AE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Ізнос станом на 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25" w:type="dxa"/>
            <w:gridSpan w:val="2"/>
            <w:vAlign w:val="center"/>
          </w:tcPr>
          <w:p w:rsidR="001143AE" w:rsidRPr="009B0EAA" w:rsidRDefault="001143AE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Фактична наявність</w:t>
            </w:r>
          </w:p>
          <w:p w:rsidR="001143AE" w:rsidRPr="009B0EAA" w:rsidRDefault="001143AE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2067" w:type="dxa"/>
            <w:gridSpan w:val="2"/>
            <w:vAlign w:val="center"/>
          </w:tcPr>
          <w:p w:rsidR="001143AE" w:rsidRPr="009B0EAA" w:rsidRDefault="001143AE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</w:tr>
      <w:tr w:rsidR="001143AE" w:rsidRPr="009B0EAA">
        <w:trPr>
          <w:tblHeader/>
        </w:trPr>
        <w:tc>
          <w:tcPr>
            <w:tcW w:w="993" w:type="dxa"/>
            <w:vMerge/>
          </w:tcPr>
          <w:p w:rsidR="001143AE" w:rsidRPr="009B0EAA" w:rsidRDefault="001143AE" w:rsidP="009B0EAA">
            <w:pPr>
              <w:spacing w:after="0" w:line="240" w:lineRule="auto"/>
            </w:pPr>
          </w:p>
        </w:tc>
        <w:tc>
          <w:tcPr>
            <w:tcW w:w="442" w:type="dxa"/>
            <w:vMerge/>
          </w:tcPr>
          <w:p w:rsidR="001143AE" w:rsidRPr="009B0EAA" w:rsidRDefault="001143AE" w:rsidP="009B0EAA">
            <w:pPr>
              <w:spacing w:after="0" w:line="240" w:lineRule="auto"/>
            </w:pPr>
          </w:p>
        </w:tc>
        <w:tc>
          <w:tcPr>
            <w:tcW w:w="3564" w:type="dxa"/>
            <w:vMerge/>
          </w:tcPr>
          <w:p w:rsidR="001143AE" w:rsidRPr="009B0EAA" w:rsidRDefault="001143AE" w:rsidP="009B0EAA">
            <w:pPr>
              <w:spacing w:after="0" w:line="240" w:lineRule="auto"/>
            </w:pPr>
          </w:p>
        </w:tc>
        <w:tc>
          <w:tcPr>
            <w:tcW w:w="647" w:type="dxa"/>
            <w:gridSpan w:val="3"/>
            <w:vMerge/>
          </w:tcPr>
          <w:p w:rsidR="001143AE" w:rsidRPr="009B0EAA" w:rsidRDefault="001143AE" w:rsidP="009B0EAA">
            <w:pPr>
              <w:spacing w:after="0" w:line="240" w:lineRule="auto"/>
            </w:pPr>
          </w:p>
        </w:tc>
        <w:tc>
          <w:tcPr>
            <w:tcW w:w="551" w:type="dxa"/>
            <w:vAlign w:val="center"/>
          </w:tcPr>
          <w:p w:rsidR="001143AE" w:rsidRPr="009B0EAA" w:rsidRDefault="001143AE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174" w:type="dxa"/>
            <w:vAlign w:val="center"/>
          </w:tcPr>
          <w:p w:rsidR="001143AE" w:rsidRPr="009B0EAA" w:rsidRDefault="001143AE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  <w:tc>
          <w:tcPr>
            <w:tcW w:w="567" w:type="dxa"/>
            <w:vAlign w:val="center"/>
          </w:tcPr>
          <w:p w:rsidR="001143AE" w:rsidRPr="009B0EAA" w:rsidRDefault="001143AE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500" w:type="dxa"/>
            <w:vAlign w:val="center"/>
          </w:tcPr>
          <w:p w:rsidR="001143AE" w:rsidRPr="009B0EAA" w:rsidRDefault="001143AE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</w:tr>
      <w:tr w:rsidR="001143AE" w:rsidRPr="009B0EAA">
        <w:tc>
          <w:tcPr>
            <w:tcW w:w="9438" w:type="dxa"/>
            <w:gridSpan w:val="10"/>
          </w:tcPr>
          <w:p w:rsidR="001143AE" w:rsidRPr="0004027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040278">
              <w:rPr>
                <w:b/>
                <w:bCs/>
              </w:rPr>
              <w:t>Рахунок 1518</w:t>
            </w:r>
          </w:p>
        </w:tc>
      </w:tr>
      <w:tr w:rsidR="001143AE" w:rsidRPr="009B0EAA">
        <w:tc>
          <w:tcPr>
            <w:tcW w:w="993" w:type="dxa"/>
          </w:tcPr>
          <w:p w:rsidR="001143AE" w:rsidRPr="009B0EAA" w:rsidRDefault="001143AE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1143AE" w:rsidRPr="004C7F55" w:rsidRDefault="001143AE" w:rsidP="004831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3633" w:type="dxa"/>
            <w:gridSpan w:val="2"/>
          </w:tcPr>
          <w:p w:rsidR="001143AE" w:rsidRPr="00483198" w:rsidRDefault="001143AE" w:rsidP="009B0EAA">
            <w:pPr>
              <w:spacing w:after="0" w:line="240" w:lineRule="auto"/>
            </w:pPr>
            <w:r w:rsidRPr="00483198">
              <w:t>Новорічні подарунки</w:t>
            </w:r>
          </w:p>
        </w:tc>
        <w:tc>
          <w:tcPr>
            <w:tcW w:w="540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</w:p>
        </w:tc>
        <w:tc>
          <w:tcPr>
            <w:tcW w:w="589" w:type="dxa"/>
            <w:gridSpan w:val="2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34</w:t>
            </w:r>
          </w:p>
        </w:tc>
        <w:tc>
          <w:tcPr>
            <w:tcW w:w="1174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2531,64</w:t>
            </w:r>
          </w:p>
        </w:tc>
        <w:tc>
          <w:tcPr>
            <w:tcW w:w="567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34</w:t>
            </w:r>
          </w:p>
        </w:tc>
        <w:tc>
          <w:tcPr>
            <w:tcW w:w="1500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2531,64</w:t>
            </w:r>
          </w:p>
        </w:tc>
      </w:tr>
      <w:tr w:rsidR="001143AE" w:rsidRPr="009B0EAA">
        <w:tc>
          <w:tcPr>
            <w:tcW w:w="993" w:type="dxa"/>
          </w:tcPr>
          <w:p w:rsidR="001143AE" w:rsidRPr="00B4112F" w:rsidRDefault="001143AE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1143AE" w:rsidRPr="004C7F55" w:rsidRDefault="001143AE" w:rsidP="004831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1143AE" w:rsidRPr="00683479" w:rsidRDefault="001143AE" w:rsidP="009B0EAA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</w:t>
            </w:r>
            <w:r>
              <w:rPr>
                <w:b/>
                <w:bCs/>
              </w:rPr>
              <w:t>унку</w:t>
            </w:r>
            <w:r w:rsidRPr="00683479">
              <w:rPr>
                <w:b/>
                <w:bCs/>
              </w:rPr>
              <w:t xml:space="preserve"> 1518</w:t>
            </w:r>
          </w:p>
        </w:tc>
        <w:tc>
          <w:tcPr>
            <w:tcW w:w="647" w:type="dxa"/>
            <w:gridSpan w:val="3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</w:p>
        </w:tc>
        <w:tc>
          <w:tcPr>
            <w:tcW w:w="1174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2531,64</w:t>
            </w:r>
          </w:p>
        </w:tc>
        <w:tc>
          <w:tcPr>
            <w:tcW w:w="567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</w:p>
        </w:tc>
        <w:tc>
          <w:tcPr>
            <w:tcW w:w="1500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2531,64</w:t>
            </w:r>
          </w:p>
        </w:tc>
      </w:tr>
      <w:tr w:rsidR="001143AE" w:rsidRPr="009B0EAA">
        <w:tc>
          <w:tcPr>
            <w:tcW w:w="9438" w:type="dxa"/>
            <w:gridSpan w:val="10"/>
          </w:tcPr>
          <w:p w:rsidR="001143AE" w:rsidRPr="0004027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040278">
              <w:rPr>
                <w:b/>
                <w:bCs/>
              </w:rPr>
              <w:t>Рахунок  1513</w:t>
            </w:r>
          </w:p>
        </w:tc>
      </w:tr>
      <w:tr w:rsidR="001143AE" w:rsidRPr="009B0EAA">
        <w:tc>
          <w:tcPr>
            <w:tcW w:w="993" w:type="dxa"/>
          </w:tcPr>
          <w:p w:rsidR="001143AE" w:rsidRPr="00B4112F" w:rsidRDefault="001143AE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1143AE" w:rsidRPr="004C7F55" w:rsidRDefault="001143AE" w:rsidP="004831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1143AE" w:rsidRPr="00483198" w:rsidRDefault="001143AE" w:rsidP="009B0EAA">
            <w:pPr>
              <w:spacing w:after="0" w:line="240" w:lineRule="auto"/>
            </w:pPr>
            <w:r w:rsidRPr="00483198">
              <w:t>Кутник</w:t>
            </w:r>
          </w:p>
        </w:tc>
        <w:tc>
          <w:tcPr>
            <w:tcW w:w="647" w:type="dxa"/>
            <w:gridSpan w:val="3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30</w:t>
            </w:r>
          </w:p>
        </w:tc>
        <w:tc>
          <w:tcPr>
            <w:tcW w:w="1174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1410</w:t>
            </w:r>
            <w:r>
              <w:t>,00</w:t>
            </w:r>
          </w:p>
        </w:tc>
        <w:tc>
          <w:tcPr>
            <w:tcW w:w="567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30</w:t>
            </w:r>
          </w:p>
        </w:tc>
        <w:tc>
          <w:tcPr>
            <w:tcW w:w="1500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1410</w:t>
            </w:r>
            <w:r>
              <w:t>,00</w:t>
            </w:r>
          </w:p>
        </w:tc>
      </w:tr>
      <w:tr w:rsidR="001143AE" w:rsidRPr="009B0EAA">
        <w:tc>
          <w:tcPr>
            <w:tcW w:w="993" w:type="dxa"/>
          </w:tcPr>
          <w:p w:rsidR="001143AE" w:rsidRPr="00B4112F" w:rsidRDefault="001143AE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1143AE" w:rsidRPr="004C7F55" w:rsidRDefault="001143AE" w:rsidP="004831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64" w:type="dxa"/>
          </w:tcPr>
          <w:p w:rsidR="001143AE" w:rsidRPr="00483198" w:rsidRDefault="001143AE" w:rsidP="009B0EAA">
            <w:pPr>
              <w:spacing w:after="0" w:line="240" w:lineRule="auto"/>
            </w:pPr>
            <w:r w:rsidRPr="00483198">
              <w:t>Цемент</w:t>
            </w:r>
          </w:p>
        </w:tc>
        <w:tc>
          <w:tcPr>
            <w:tcW w:w="647" w:type="dxa"/>
            <w:gridSpan w:val="3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500</w:t>
            </w:r>
          </w:p>
        </w:tc>
        <w:tc>
          <w:tcPr>
            <w:tcW w:w="1174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1400</w:t>
            </w:r>
            <w:r>
              <w:t>,00</w:t>
            </w:r>
          </w:p>
        </w:tc>
        <w:tc>
          <w:tcPr>
            <w:tcW w:w="567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500</w:t>
            </w:r>
          </w:p>
        </w:tc>
        <w:tc>
          <w:tcPr>
            <w:tcW w:w="1500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1400</w:t>
            </w:r>
            <w:r>
              <w:t>,00</w:t>
            </w:r>
          </w:p>
        </w:tc>
      </w:tr>
      <w:tr w:rsidR="001143AE" w:rsidRPr="009B0EAA">
        <w:tc>
          <w:tcPr>
            <w:tcW w:w="993" w:type="dxa"/>
          </w:tcPr>
          <w:p w:rsidR="001143AE" w:rsidRPr="00B4112F" w:rsidRDefault="001143AE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1143AE" w:rsidRPr="004C7F55" w:rsidRDefault="001143AE" w:rsidP="004831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64" w:type="dxa"/>
          </w:tcPr>
          <w:p w:rsidR="001143AE" w:rsidRPr="00483198" w:rsidRDefault="001143AE" w:rsidP="009B0EAA">
            <w:pPr>
              <w:spacing w:after="0" w:line="240" w:lineRule="auto"/>
            </w:pPr>
            <w:r w:rsidRPr="00483198">
              <w:t>Смуга металева</w:t>
            </w:r>
          </w:p>
        </w:tc>
        <w:tc>
          <w:tcPr>
            <w:tcW w:w="647" w:type="dxa"/>
            <w:gridSpan w:val="3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60</w:t>
            </w:r>
          </w:p>
        </w:tc>
        <w:tc>
          <w:tcPr>
            <w:tcW w:w="1174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900</w:t>
            </w:r>
            <w:r>
              <w:t>,00</w:t>
            </w:r>
          </w:p>
        </w:tc>
        <w:tc>
          <w:tcPr>
            <w:tcW w:w="567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60</w:t>
            </w:r>
          </w:p>
        </w:tc>
        <w:tc>
          <w:tcPr>
            <w:tcW w:w="1500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900</w:t>
            </w:r>
            <w:r>
              <w:t>,00</w:t>
            </w:r>
          </w:p>
        </w:tc>
      </w:tr>
      <w:tr w:rsidR="001143AE" w:rsidRPr="009B0EAA">
        <w:tc>
          <w:tcPr>
            <w:tcW w:w="993" w:type="dxa"/>
          </w:tcPr>
          <w:p w:rsidR="001143AE" w:rsidRPr="00B4112F" w:rsidRDefault="001143AE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1143AE" w:rsidRPr="004C7F55" w:rsidRDefault="001143AE" w:rsidP="004831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64" w:type="dxa"/>
          </w:tcPr>
          <w:p w:rsidR="001143AE" w:rsidRPr="00483198" w:rsidRDefault="001143AE" w:rsidP="009B0EAA">
            <w:pPr>
              <w:spacing w:after="0" w:line="240" w:lineRule="auto"/>
            </w:pPr>
            <w:r w:rsidRPr="00483198">
              <w:t>Ф-ба ж-к</w:t>
            </w:r>
          </w:p>
        </w:tc>
        <w:tc>
          <w:tcPr>
            <w:tcW w:w="647" w:type="dxa"/>
            <w:gridSpan w:val="3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18</w:t>
            </w:r>
          </w:p>
        </w:tc>
        <w:tc>
          <w:tcPr>
            <w:tcW w:w="1174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2487</w:t>
            </w:r>
            <w:r>
              <w:t>,00</w:t>
            </w:r>
          </w:p>
        </w:tc>
        <w:tc>
          <w:tcPr>
            <w:tcW w:w="567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18</w:t>
            </w:r>
          </w:p>
        </w:tc>
        <w:tc>
          <w:tcPr>
            <w:tcW w:w="1500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2487</w:t>
            </w:r>
            <w:r>
              <w:t>,00</w:t>
            </w:r>
          </w:p>
        </w:tc>
      </w:tr>
      <w:tr w:rsidR="001143AE" w:rsidRPr="009B0EAA">
        <w:tc>
          <w:tcPr>
            <w:tcW w:w="993" w:type="dxa"/>
          </w:tcPr>
          <w:p w:rsidR="001143AE" w:rsidRPr="00B4112F" w:rsidRDefault="001143AE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1143AE" w:rsidRPr="004C7F55" w:rsidRDefault="001143AE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1143AE" w:rsidRPr="00683479" w:rsidRDefault="001143AE" w:rsidP="009B0EAA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</w:t>
            </w:r>
            <w:r>
              <w:rPr>
                <w:b/>
                <w:bCs/>
              </w:rPr>
              <w:t>унку</w:t>
            </w:r>
            <w:r w:rsidRPr="00683479">
              <w:rPr>
                <w:b/>
                <w:bCs/>
              </w:rPr>
              <w:t xml:space="preserve"> 1513</w:t>
            </w:r>
          </w:p>
        </w:tc>
        <w:tc>
          <w:tcPr>
            <w:tcW w:w="647" w:type="dxa"/>
            <w:gridSpan w:val="3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6197</w:t>
            </w:r>
            <w:r>
              <w:rPr>
                <w:b/>
                <w:bCs/>
              </w:rPr>
              <w:t>,00</w:t>
            </w:r>
          </w:p>
        </w:tc>
        <w:tc>
          <w:tcPr>
            <w:tcW w:w="567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6197</w:t>
            </w:r>
            <w:r>
              <w:rPr>
                <w:b/>
                <w:bCs/>
              </w:rPr>
              <w:t>,00</w:t>
            </w:r>
          </w:p>
        </w:tc>
      </w:tr>
      <w:tr w:rsidR="001143AE" w:rsidRPr="009B0EAA">
        <w:tc>
          <w:tcPr>
            <w:tcW w:w="9438" w:type="dxa"/>
            <w:gridSpan w:val="10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Рахунок 1514</w:t>
            </w:r>
          </w:p>
        </w:tc>
      </w:tr>
      <w:tr w:rsidR="001143AE" w:rsidRPr="009B0EAA">
        <w:tc>
          <w:tcPr>
            <w:tcW w:w="993" w:type="dxa"/>
          </w:tcPr>
          <w:p w:rsidR="001143AE" w:rsidRPr="00B4112F" w:rsidRDefault="001143AE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1143AE" w:rsidRPr="004C7F55" w:rsidRDefault="001143AE" w:rsidP="004831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1143AE" w:rsidRPr="00483198" w:rsidRDefault="001143AE" w:rsidP="009B0EAA">
            <w:pPr>
              <w:spacing w:after="0" w:line="240" w:lineRule="auto"/>
            </w:pPr>
            <w:r w:rsidRPr="00483198">
              <w:t>Вугілля  ДГР</w:t>
            </w:r>
          </w:p>
        </w:tc>
        <w:tc>
          <w:tcPr>
            <w:tcW w:w="647" w:type="dxa"/>
            <w:gridSpan w:val="3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4</w:t>
            </w:r>
          </w:p>
        </w:tc>
        <w:tc>
          <w:tcPr>
            <w:tcW w:w="1174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5860,00</w:t>
            </w:r>
          </w:p>
        </w:tc>
        <w:tc>
          <w:tcPr>
            <w:tcW w:w="567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4</w:t>
            </w:r>
          </w:p>
        </w:tc>
        <w:tc>
          <w:tcPr>
            <w:tcW w:w="1500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</w:pPr>
            <w:r w:rsidRPr="00483198">
              <w:t>5860,00</w:t>
            </w:r>
          </w:p>
        </w:tc>
      </w:tr>
      <w:tr w:rsidR="001143AE" w:rsidRPr="009B0EAA">
        <w:tc>
          <w:tcPr>
            <w:tcW w:w="993" w:type="dxa"/>
          </w:tcPr>
          <w:p w:rsidR="001143AE" w:rsidRPr="00B4112F" w:rsidRDefault="001143AE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1143AE" w:rsidRPr="004C7F55" w:rsidRDefault="001143AE" w:rsidP="004831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1143AE" w:rsidRPr="00683479" w:rsidRDefault="001143AE" w:rsidP="009B0EAA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рахунку 1514</w:t>
            </w:r>
          </w:p>
        </w:tc>
        <w:tc>
          <w:tcPr>
            <w:tcW w:w="647" w:type="dxa"/>
            <w:gridSpan w:val="3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5860,00</w:t>
            </w:r>
          </w:p>
        </w:tc>
        <w:tc>
          <w:tcPr>
            <w:tcW w:w="567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5860,00</w:t>
            </w:r>
          </w:p>
        </w:tc>
      </w:tr>
      <w:tr w:rsidR="001143AE" w:rsidRPr="009B0EAA">
        <w:tc>
          <w:tcPr>
            <w:tcW w:w="9438" w:type="dxa"/>
            <w:gridSpan w:val="10"/>
          </w:tcPr>
          <w:p w:rsidR="001143AE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Рахунок 1514</w:t>
            </w:r>
            <w:r>
              <w:rPr>
                <w:b/>
                <w:bCs/>
              </w:rPr>
              <w:t>а</w:t>
            </w:r>
          </w:p>
        </w:tc>
      </w:tr>
      <w:tr w:rsidR="001143AE" w:rsidRPr="009B0EAA">
        <w:tc>
          <w:tcPr>
            <w:tcW w:w="993" w:type="dxa"/>
          </w:tcPr>
          <w:p w:rsidR="001143AE" w:rsidRPr="00B4112F" w:rsidRDefault="001143AE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1143AE" w:rsidRPr="004C7F55" w:rsidRDefault="001143AE" w:rsidP="004831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1143AE" w:rsidRPr="009B2E49" w:rsidRDefault="001143AE" w:rsidP="009B0EAA">
            <w:pPr>
              <w:spacing w:after="0" w:line="240" w:lineRule="auto"/>
            </w:pPr>
            <w:r w:rsidRPr="009B2E49">
              <w:t>Дрова твердої породи</w:t>
            </w:r>
          </w:p>
        </w:tc>
        <w:tc>
          <w:tcPr>
            <w:tcW w:w="647" w:type="dxa"/>
            <w:gridSpan w:val="3"/>
            <w:vAlign w:val="center"/>
          </w:tcPr>
          <w:p w:rsidR="001143AE" w:rsidRPr="009B2E49" w:rsidRDefault="001143AE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1143AE" w:rsidRPr="009B2E49" w:rsidRDefault="001143AE" w:rsidP="009B0EAA">
            <w:pPr>
              <w:spacing w:after="0" w:line="240" w:lineRule="auto"/>
              <w:jc w:val="center"/>
            </w:pPr>
            <w:r>
              <w:t>16,8</w:t>
            </w:r>
          </w:p>
        </w:tc>
        <w:tc>
          <w:tcPr>
            <w:tcW w:w="1174" w:type="dxa"/>
            <w:vAlign w:val="center"/>
          </w:tcPr>
          <w:p w:rsidR="001143AE" w:rsidRPr="009B2E49" w:rsidRDefault="001143AE" w:rsidP="009B0EAA">
            <w:pPr>
              <w:spacing w:after="0" w:line="240" w:lineRule="auto"/>
              <w:jc w:val="center"/>
            </w:pPr>
            <w:r>
              <w:t>16800,00</w:t>
            </w:r>
          </w:p>
        </w:tc>
        <w:tc>
          <w:tcPr>
            <w:tcW w:w="567" w:type="dxa"/>
            <w:vAlign w:val="center"/>
          </w:tcPr>
          <w:p w:rsidR="001143AE" w:rsidRPr="009B2E49" w:rsidRDefault="001143AE" w:rsidP="009B0EAA">
            <w:pPr>
              <w:spacing w:after="0" w:line="240" w:lineRule="auto"/>
              <w:jc w:val="center"/>
            </w:pPr>
            <w:r>
              <w:t>16,8</w:t>
            </w:r>
          </w:p>
        </w:tc>
        <w:tc>
          <w:tcPr>
            <w:tcW w:w="1500" w:type="dxa"/>
            <w:vAlign w:val="center"/>
          </w:tcPr>
          <w:p w:rsidR="001143AE" w:rsidRPr="009B2E49" w:rsidRDefault="001143AE" w:rsidP="009B0EAA">
            <w:pPr>
              <w:spacing w:after="0" w:line="240" w:lineRule="auto"/>
              <w:jc w:val="center"/>
            </w:pPr>
            <w:r>
              <w:t>16800,00</w:t>
            </w:r>
          </w:p>
        </w:tc>
      </w:tr>
      <w:tr w:rsidR="001143AE" w:rsidRPr="009B0EAA">
        <w:tc>
          <w:tcPr>
            <w:tcW w:w="993" w:type="dxa"/>
          </w:tcPr>
          <w:p w:rsidR="001143AE" w:rsidRPr="00B4112F" w:rsidRDefault="001143AE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1143AE" w:rsidRPr="004C7F55" w:rsidRDefault="001143AE" w:rsidP="004831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1143AE" w:rsidRPr="00683479" w:rsidRDefault="001143AE" w:rsidP="009B0EAA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рахунку 1514</w:t>
            </w:r>
            <w:r>
              <w:rPr>
                <w:b/>
                <w:bCs/>
              </w:rPr>
              <w:t>а</w:t>
            </w:r>
          </w:p>
        </w:tc>
        <w:tc>
          <w:tcPr>
            <w:tcW w:w="647" w:type="dxa"/>
            <w:gridSpan w:val="3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1143AE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16800,00</w:t>
            </w:r>
          </w:p>
        </w:tc>
        <w:tc>
          <w:tcPr>
            <w:tcW w:w="567" w:type="dxa"/>
            <w:vAlign w:val="center"/>
          </w:tcPr>
          <w:p w:rsidR="001143AE" w:rsidRPr="00483198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1143AE" w:rsidRDefault="001143AE" w:rsidP="009B0EA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16800,00</w:t>
            </w:r>
          </w:p>
        </w:tc>
      </w:tr>
    </w:tbl>
    <w:p w:rsidR="001143AE" w:rsidRDefault="001143AE" w:rsidP="008F52D2">
      <w:pPr>
        <w:spacing w:after="0" w:line="240" w:lineRule="auto"/>
      </w:pPr>
    </w:p>
    <w:tbl>
      <w:tblPr>
        <w:tblW w:w="9562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1105"/>
        <w:gridCol w:w="443"/>
        <w:gridCol w:w="3439"/>
        <w:gridCol w:w="106"/>
        <w:gridCol w:w="653"/>
        <w:gridCol w:w="550"/>
        <w:gridCol w:w="172"/>
        <w:gridCol w:w="1015"/>
        <w:gridCol w:w="575"/>
        <w:gridCol w:w="250"/>
        <w:gridCol w:w="180"/>
        <w:gridCol w:w="1074"/>
      </w:tblGrid>
      <w:tr w:rsidR="001143AE" w:rsidRPr="009B0EAA" w:rsidTr="00BC7B84">
        <w:trPr>
          <w:tblHeader/>
        </w:trPr>
        <w:tc>
          <w:tcPr>
            <w:tcW w:w="1105" w:type="dxa"/>
            <w:vMerge w:val="restart"/>
            <w:textDirection w:val="btLr"/>
            <w:vAlign w:val="center"/>
          </w:tcPr>
          <w:p w:rsidR="001143AE" w:rsidRPr="009B0EAA" w:rsidRDefault="001143AE" w:rsidP="00BC7B8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43" w:type="dxa"/>
            <w:vMerge w:val="restart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№ з/п</w:t>
            </w:r>
          </w:p>
        </w:tc>
        <w:tc>
          <w:tcPr>
            <w:tcW w:w="3545" w:type="dxa"/>
            <w:gridSpan w:val="2"/>
            <w:vMerge w:val="restart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653" w:type="dxa"/>
            <w:vMerge w:val="restart"/>
            <w:textDirection w:val="btLr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Ізнос станом на 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37" w:type="dxa"/>
            <w:gridSpan w:val="3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Фактична наявність</w:t>
            </w:r>
          </w:p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2079" w:type="dxa"/>
            <w:gridSpan w:val="4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</w:tr>
      <w:tr w:rsidR="001143AE" w:rsidRPr="009B0EAA" w:rsidTr="00BC7B84">
        <w:trPr>
          <w:tblHeader/>
        </w:trPr>
        <w:tc>
          <w:tcPr>
            <w:tcW w:w="1105" w:type="dxa"/>
            <w:vMerge/>
          </w:tcPr>
          <w:p w:rsidR="001143AE" w:rsidRPr="009B0EAA" w:rsidRDefault="001143AE" w:rsidP="00BC7B84">
            <w:pPr>
              <w:spacing w:after="0" w:line="240" w:lineRule="auto"/>
            </w:pPr>
          </w:p>
        </w:tc>
        <w:tc>
          <w:tcPr>
            <w:tcW w:w="443" w:type="dxa"/>
            <w:vMerge/>
          </w:tcPr>
          <w:p w:rsidR="001143AE" w:rsidRPr="009B0EAA" w:rsidRDefault="001143AE" w:rsidP="00BC7B84">
            <w:pPr>
              <w:spacing w:after="0" w:line="240" w:lineRule="auto"/>
            </w:pPr>
          </w:p>
        </w:tc>
        <w:tc>
          <w:tcPr>
            <w:tcW w:w="3545" w:type="dxa"/>
            <w:gridSpan w:val="2"/>
            <w:vMerge/>
          </w:tcPr>
          <w:p w:rsidR="001143AE" w:rsidRPr="009B0EAA" w:rsidRDefault="001143AE" w:rsidP="00BC7B84">
            <w:pPr>
              <w:spacing w:after="0" w:line="240" w:lineRule="auto"/>
            </w:pPr>
          </w:p>
        </w:tc>
        <w:tc>
          <w:tcPr>
            <w:tcW w:w="653" w:type="dxa"/>
            <w:vMerge/>
          </w:tcPr>
          <w:p w:rsidR="001143AE" w:rsidRPr="009B0EAA" w:rsidRDefault="001143AE" w:rsidP="00BC7B84">
            <w:pPr>
              <w:spacing w:after="0" w:line="240" w:lineRule="auto"/>
            </w:pPr>
          </w:p>
        </w:tc>
        <w:tc>
          <w:tcPr>
            <w:tcW w:w="550" w:type="dxa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187" w:type="dxa"/>
            <w:gridSpan w:val="2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  <w:tc>
          <w:tcPr>
            <w:tcW w:w="575" w:type="dxa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504" w:type="dxa"/>
            <w:gridSpan w:val="3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</w:tr>
      <w:tr w:rsidR="001143AE" w:rsidRPr="00E02F50" w:rsidTr="00BC7B84">
        <w:trPr>
          <w:trHeight w:val="333"/>
        </w:trPr>
        <w:tc>
          <w:tcPr>
            <w:tcW w:w="9562" w:type="dxa"/>
            <w:gridSpan w:val="12"/>
          </w:tcPr>
          <w:p w:rsidR="001143AE" w:rsidRPr="00E02F50" w:rsidRDefault="001143AE" w:rsidP="00BC7B84">
            <w:pPr>
              <w:jc w:val="center"/>
            </w:pPr>
            <w:r w:rsidRPr="00E02F50">
              <w:rPr>
                <w:b/>
                <w:bCs/>
              </w:rPr>
              <w:t>Рахунок 1511</w:t>
            </w:r>
            <w:r w:rsidRPr="00E02F50">
              <w:t>(школа)</w:t>
            </w:r>
          </w:p>
        </w:tc>
      </w:tr>
      <w:tr w:rsidR="001143AE" w:rsidRPr="00E02F50" w:rsidTr="00BC7B84">
        <w:tc>
          <w:tcPr>
            <w:tcW w:w="1105" w:type="dxa"/>
          </w:tcPr>
          <w:p w:rsidR="001143AE" w:rsidRPr="00E02F50" w:rsidRDefault="001143AE" w:rsidP="00BC7B84">
            <w:pPr>
              <w:spacing w:after="0" w:line="240" w:lineRule="auto"/>
            </w:pPr>
          </w:p>
        </w:tc>
        <w:tc>
          <w:tcPr>
            <w:tcW w:w="443" w:type="dxa"/>
          </w:tcPr>
          <w:p w:rsidR="001143AE" w:rsidRPr="00E02F50" w:rsidRDefault="001143AE" w:rsidP="00BC7B84">
            <w:pPr>
              <w:spacing w:after="0" w:line="240" w:lineRule="auto"/>
            </w:pPr>
            <w:r w:rsidRPr="00E02F50">
              <w:t>1</w:t>
            </w:r>
          </w:p>
        </w:tc>
        <w:tc>
          <w:tcPr>
            <w:tcW w:w="3439" w:type="dxa"/>
          </w:tcPr>
          <w:p w:rsidR="001143AE" w:rsidRPr="00E02F50" w:rsidRDefault="001143AE" w:rsidP="00BC7B84">
            <w:pPr>
              <w:spacing w:after="0" w:line="240" w:lineRule="auto"/>
            </w:pPr>
            <w:r w:rsidRPr="00E02F50">
              <w:t>Продукти харчування</w:t>
            </w:r>
          </w:p>
        </w:tc>
        <w:tc>
          <w:tcPr>
            <w:tcW w:w="759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722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ind w:right="-367"/>
            </w:pPr>
          </w:p>
        </w:tc>
        <w:tc>
          <w:tcPr>
            <w:tcW w:w="1015" w:type="dxa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  <w:r w:rsidRPr="00E02F50">
              <w:t>296,47</w:t>
            </w:r>
          </w:p>
        </w:tc>
        <w:tc>
          <w:tcPr>
            <w:tcW w:w="825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1254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  <w:r w:rsidRPr="00E02F50">
              <w:t>296,47</w:t>
            </w:r>
          </w:p>
        </w:tc>
      </w:tr>
      <w:tr w:rsidR="001143AE" w:rsidRPr="00E02F50" w:rsidTr="00BC7B84">
        <w:tc>
          <w:tcPr>
            <w:tcW w:w="1105" w:type="dxa"/>
          </w:tcPr>
          <w:p w:rsidR="001143AE" w:rsidRPr="00E02F50" w:rsidRDefault="001143AE" w:rsidP="00BC7B84">
            <w:pPr>
              <w:spacing w:after="0" w:line="240" w:lineRule="auto"/>
            </w:pPr>
          </w:p>
        </w:tc>
        <w:tc>
          <w:tcPr>
            <w:tcW w:w="3882" w:type="dxa"/>
            <w:gridSpan w:val="2"/>
          </w:tcPr>
          <w:p w:rsidR="001143AE" w:rsidRPr="00E02F50" w:rsidRDefault="001143AE" w:rsidP="00BC7B84">
            <w:pPr>
              <w:spacing w:after="0" w:line="240" w:lineRule="auto"/>
              <w:rPr>
                <w:b/>
                <w:bCs/>
              </w:rPr>
            </w:pPr>
            <w:r w:rsidRPr="00E02F50">
              <w:rPr>
                <w:b/>
                <w:bCs/>
              </w:rPr>
              <w:t>Разом по рахунку</w:t>
            </w:r>
            <w:r>
              <w:rPr>
                <w:b/>
                <w:bCs/>
              </w:rPr>
              <w:t xml:space="preserve"> </w:t>
            </w:r>
            <w:r w:rsidRPr="00E02F50">
              <w:rPr>
                <w:b/>
                <w:bCs/>
              </w:rPr>
              <w:t>1511</w:t>
            </w:r>
          </w:p>
        </w:tc>
        <w:tc>
          <w:tcPr>
            <w:tcW w:w="759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1737" w:type="dxa"/>
            <w:gridSpan w:val="3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E02F50">
              <w:rPr>
                <w:b/>
                <w:bCs/>
              </w:rPr>
              <w:t>296,47</w:t>
            </w:r>
          </w:p>
        </w:tc>
        <w:tc>
          <w:tcPr>
            <w:tcW w:w="2079" w:type="dxa"/>
            <w:gridSpan w:val="4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E02F50">
              <w:rPr>
                <w:b/>
                <w:bCs/>
              </w:rPr>
              <w:t>296,47</w:t>
            </w:r>
          </w:p>
        </w:tc>
      </w:tr>
      <w:tr w:rsidR="001143AE" w:rsidRPr="00E02F50" w:rsidTr="004D739C">
        <w:trPr>
          <w:trHeight w:val="332"/>
        </w:trPr>
        <w:tc>
          <w:tcPr>
            <w:tcW w:w="9562" w:type="dxa"/>
            <w:gridSpan w:val="12"/>
          </w:tcPr>
          <w:p w:rsidR="001143AE" w:rsidRPr="00E02F50" w:rsidRDefault="001143AE" w:rsidP="00BC7B84">
            <w:pPr>
              <w:jc w:val="center"/>
            </w:pPr>
            <w:r w:rsidRPr="00E02F50">
              <w:rPr>
                <w:b/>
                <w:bCs/>
              </w:rPr>
              <w:t>Рахунок 1511а</w:t>
            </w:r>
            <w:r w:rsidRPr="00E02F50">
              <w:t>(школа)</w:t>
            </w:r>
          </w:p>
        </w:tc>
      </w:tr>
      <w:tr w:rsidR="001143AE" w:rsidRPr="00E02F50" w:rsidTr="00BC7B84">
        <w:tc>
          <w:tcPr>
            <w:tcW w:w="1105" w:type="dxa"/>
          </w:tcPr>
          <w:p w:rsidR="001143AE" w:rsidRPr="00E02F50" w:rsidRDefault="001143AE" w:rsidP="00BC7B84">
            <w:pPr>
              <w:spacing w:after="0" w:line="240" w:lineRule="auto"/>
            </w:pPr>
          </w:p>
        </w:tc>
        <w:tc>
          <w:tcPr>
            <w:tcW w:w="443" w:type="dxa"/>
          </w:tcPr>
          <w:p w:rsidR="001143AE" w:rsidRPr="00E02F50" w:rsidRDefault="001143AE" w:rsidP="00BC7B84">
            <w:pPr>
              <w:spacing w:after="0" w:line="240" w:lineRule="auto"/>
            </w:pPr>
            <w:r w:rsidRPr="00E02F50">
              <w:t>1</w:t>
            </w:r>
          </w:p>
        </w:tc>
        <w:tc>
          <w:tcPr>
            <w:tcW w:w="3439" w:type="dxa"/>
          </w:tcPr>
          <w:p w:rsidR="001143AE" w:rsidRPr="00E02F50" w:rsidRDefault="001143AE" w:rsidP="00BC7B84">
            <w:pPr>
              <w:spacing w:after="0" w:line="240" w:lineRule="auto"/>
            </w:pPr>
            <w:r w:rsidRPr="00E02F50">
              <w:t>Продукти харчування</w:t>
            </w:r>
          </w:p>
        </w:tc>
        <w:tc>
          <w:tcPr>
            <w:tcW w:w="759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722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1015" w:type="dxa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  <w:r w:rsidRPr="00E02F50">
              <w:t>398,65</w:t>
            </w:r>
          </w:p>
        </w:tc>
        <w:tc>
          <w:tcPr>
            <w:tcW w:w="1005" w:type="dxa"/>
            <w:gridSpan w:val="3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1074" w:type="dxa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  <w:r w:rsidRPr="00E02F50">
              <w:t>398,65</w:t>
            </w:r>
          </w:p>
        </w:tc>
      </w:tr>
      <w:tr w:rsidR="001143AE" w:rsidRPr="00E02F50" w:rsidTr="00BC7B84">
        <w:tc>
          <w:tcPr>
            <w:tcW w:w="1105" w:type="dxa"/>
          </w:tcPr>
          <w:p w:rsidR="001143AE" w:rsidRPr="00E02F50" w:rsidRDefault="001143AE" w:rsidP="00BC7B84">
            <w:pPr>
              <w:spacing w:after="0" w:line="240" w:lineRule="auto"/>
            </w:pPr>
          </w:p>
        </w:tc>
        <w:tc>
          <w:tcPr>
            <w:tcW w:w="3882" w:type="dxa"/>
            <w:gridSpan w:val="2"/>
          </w:tcPr>
          <w:p w:rsidR="001143AE" w:rsidRPr="00E02F50" w:rsidRDefault="001143AE" w:rsidP="00BC7B84">
            <w:pPr>
              <w:spacing w:after="0" w:line="240" w:lineRule="auto"/>
            </w:pPr>
            <w:r w:rsidRPr="00E02F50">
              <w:rPr>
                <w:b/>
                <w:bCs/>
              </w:rPr>
              <w:t>Разом по рахунку</w:t>
            </w:r>
            <w:r>
              <w:rPr>
                <w:b/>
                <w:bCs/>
              </w:rPr>
              <w:t xml:space="preserve"> </w:t>
            </w:r>
            <w:r w:rsidRPr="00E02F50">
              <w:rPr>
                <w:b/>
                <w:bCs/>
              </w:rPr>
              <w:t>1511а</w:t>
            </w:r>
          </w:p>
        </w:tc>
        <w:tc>
          <w:tcPr>
            <w:tcW w:w="759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1737" w:type="dxa"/>
            <w:gridSpan w:val="3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E02F50">
              <w:rPr>
                <w:b/>
                <w:bCs/>
              </w:rPr>
              <w:t>398,65</w:t>
            </w:r>
          </w:p>
        </w:tc>
        <w:tc>
          <w:tcPr>
            <w:tcW w:w="2079" w:type="dxa"/>
            <w:gridSpan w:val="4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E02F50">
              <w:rPr>
                <w:b/>
                <w:bCs/>
              </w:rPr>
              <w:t>398,65</w:t>
            </w:r>
          </w:p>
        </w:tc>
      </w:tr>
    </w:tbl>
    <w:p w:rsidR="001143AE" w:rsidRPr="00E02F50" w:rsidRDefault="001143AE" w:rsidP="00E02F50">
      <w:pPr>
        <w:spacing w:after="0" w:line="240" w:lineRule="auto"/>
      </w:pPr>
    </w:p>
    <w:p w:rsidR="001143AE" w:rsidRDefault="001143AE" w:rsidP="00E02F50">
      <w:pPr>
        <w:spacing w:after="0" w:line="240" w:lineRule="auto"/>
      </w:pPr>
    </w:p>
    <w:tbl>
      <w:tblPr>
        <w:tblW w:w="9562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1105"/>
        <w:gridCol w:w="443"/>
        <w:gridCol w:w="3439"/>
        <w:gridCol w:w="106"/>
        <w:gridCol w:w="653"/>
        <w:gridCol w:w="550"/>
        <w:gridCol w:w="172"/>
        <w:gridCol w:w="1015"/>
        <w:gridCol w:w="575"/>
        <w:gridCol w:w="250"/>
        <w:gridCol w:w="180"/>
        <w:gridCol w:w="1074"/>
      </w:tblGrid>
      <w:tr w:rsidR="001143AE" w:rsidRPr="009B0EAA" w:rsidTr="00BC7B84">
        <w:trPr>
          <w:tblHeader/>
        </w:trPr>
        <w:tc>
          <w:tcPr>
            <w:tcW w:w="1105" w:type="dxa"/>
            <w:vMerge w:val="restart"/>
            <w:textDirection w:val="btLr"/>
            <w:vAlign w:val="center"/>
          </w:tcPr>
          <w:p w:rsidR="001143AE" w:rsidRPr="009B0EAA" w:rsidRDefault="001143AE" w:rsidP="00BC7B8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43" w:type="dxa"/>
            <w:vMerge w:val="restart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№ з/п</w:t>
            </w:r>
          </w:p>
        </w:tc>
        <w:tc>
          <w:tcPr>
            <w:tcW w:w="3545" w:type="dxa"/>
            <w:gridSpan w:val="2"/>
            <w:vMerge w:val="restart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653" w:type="dxa"/>
            <w:vMerge w:val="restart"/>
            <w:textDirection w:val="btLr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Ізнос станом на 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37" w:type="dxa"/>
            <w:gridSpan w:val="3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Фактична наявність</w:t>
            </w:r>
          </w:p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2079" w:type="dxa"/>
            <w:gridSpan w:val="4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</w:tr>
      <w:tr w:rsidR="001143AE" w:rsidRPr="009B0EAA" w:rsidTr="00BC7B84">
        <w:trPr>
          <w:tblHeader/>
        </w:trPr>
        <w:tc>
          <w:tcPr>
            <w:tcW w:w="1105" w:type="dxa"/>
            <w:vMerge/>
          </w:tcPr>
          <w:p w:rsidR="001143AE" w:rsidRPr="009B0EAA" w:rsidRDefault="001143AE" w:rsidP="00BC7B84">
            <w:pPr>
              <w:spacing w:after="0" w:line="240" w:lineRule="auto"/>
            </w:pPr>
          </w:p>
        </w:tc>
        <w:tc>
          <w:tcPr>
            <w:tcW w:w="443" w:type="dxa"/>
            <w:vMerge/>
          </w:tcPr>
          <w:p w:rsidR="001143AE" w:rsidRPr="009B0EAA" w:rsidRDefault="001143AE" w:rsidP="00BC7B84">
            <w:pPr>
              <w:spacing w:after="0" w:line="240" w:lineRule="auto"/>
            </w:pPr>
          </w:p>
        </w:tc>
        <w:tc>
          <w:tcPr>
            <w:tcW w:w="3545" w:type="dxa"/>
            <w:gridSpan w:val="2"/>
            <w:vMerge/>
          </w:tcPr>
          <w:p w:rsidR="001143AE" w:rsidRPr="009B0EAA" w:rsidRDefault="001143AE" w:rsidP="00BC7B84">
            <w:pPr>
              <w:spacing w:after="0" w:line="240" w:lineRule="auto"/>
            </w:pPr>
          </w:p>
        </w:tc>
        <w:tc>
          <w:tcPr>
            <w:tcW w:w="653" w:type="dxa"/>
            <w:vMerge/>
          </w:tcPr>
          <w:p w:rsidR="001143AE" w:rsidRPr="009B0EAA" w:rsidRDefault="001143AE" w:rsidP="00BC7B84">
            <w:pPr>
              <w:spacing w:after="0" w:line="240" w:lineRule="auto"/>
            </w:pPr>
          </w:p>
        </w:tc>
        <w:tc>
          <w:tcPr>
            <w:tcW w:w="550" w:type="dxa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187" w:type="dxa"/>
            <w:gridSpan w:val="2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  <w:tc>
          <w:tcPr>
            <w:tcW w:w="575" w:type="dxa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504" w:type="dxa"/>
            <w:gridSpan w:val="3"/>
            <w:vAlign w:val="center"/>
          </w:tcPr>
          <w:p w:rsidR="001143AE" w:rsidRPr="009B0EAA" w:rsidRDefault="001143AE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</w:tr>
      <w:tr w:rsidR="001143AE" w:rsidRPr="00E02F50" w:rsidTr="00BC7B84">
        <w:tc>
          <w:tcPr>
            <w:tcW w:w="9562" w:type="dxa"/>
            <w:gridSpan w:val="12"/>
          </w:tcPr>
          <w:p w:rsidR="001143AE" w:rsidRPr="00E02F50" w:rsidRDefault="001143AE" w:rsidP="00BC7B84">
            <w:pPr>
              <w:jc w:val="center"/>
            </w:pPr>
            <w:r w:rsidRPr="00E02F50">
              <w:rPr>
                <w:b/>
                <w:bCs/>
              </w:rPr>
              <w:t>Рахунок 1511</w:t>
            </w:r>
            <w:r w:rsidRPr="00E02F50">
              <w:t>(садочок)</w:t>
            </w:r>
          </w:p>
        </w:tc>
      </w:tr>
      <w:tr w:rsidR="001143AE" w:rsidRPr="00E02F50" w:rsidTr="00BC7B84">
        <w:tc>
          <w:tcPr>
            <w:tcW w:w="1105" w:type="dxa"/>
          </w:tcPr>
          <w:p w:rsidR="001143AE" w:rsidRPr="00E02F50" w:rsidRDefault="001143AE" w:rsidP="00BC7B84">
            <w:pPr>
              <w:spacing w:after="0" w:line="240" w:lineRule="auto"/>
            </w:pPr>
          </w:p>
        </w:tc>
        <w:tc>
          <w:tcPr>
            <w:tcW w:w="443" w:type="dxa"/>
          </w:tcPr>
          <w:p w:rsidR="001143AE" w:rsidRPr="00E02F50" w:rsidRDefault="001143AE" w:rsidP="00BC7B84">
            <w:pPr>
              <w:spacing w:after="0" w:line="240" w:lineRule="auto"/>
            </w:pPr>
            <w:r w:rsidRPr="00E02F50">
              <w:t>1</w:t>
            </w:r>
          </w:p>
        </w:tc>
        <w:tc>
          <w:tcPr>
            <w:tcW w:w="3439" w:type="dxa"/>
          </w:tcPr>
          <w:p w:rsidR="001143AE" w:rsidRPr="00E02F50" w:rsidRDefault="001143AE" w:rsidP="00BC7B84">
            <w:pPr>
              <w:spacing w:after="0" w:line="240" w:lineRule="auto"/>
            </w:pPr>
            <w:r w:rsidRPr="00E02F50">
              <w:t>Продукти харчування</w:t>
            </w:r>
          </w:p>
        </w:tc>
        <w:tc>
          <w:tcPr>
            <w:tcW w:w="759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722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ind w:right="-367"/>
            </w:pPr>
          </w:p>
        </w:tc>
        <w:tc>
          <w:tcPr>
            <w:tcW w:w="1015" w:type="dxa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  <w:r w:rsidRPr="00E02F50">
              <w:t>1078,16</w:t>
            </w:r>
          </w:p>
        </w:tc>
        <w:tc>
          <w:tcPr>
            <w:tcW w:w="825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1254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  <w:r w:rsidRPr="00E02F50">
              <w:t>1078,16</w:t>
            </w:r>
          </w:p>
        </w:tc>
      </w:tr>
      <w:tr w:rsidR="001143AE" w:rsidRPr="00E02F50" w:rsidTr="00BC7B84">
        <w:tc>
          <w:tcPr>
            <w:tcW w:w="1105" w:type="dxa"/>
          </w:tcPr>
          <w:p w:rsidR="001143AE" w:rsidRPr="00E02F50" w:rsidRDefault="001143AE" w:rsidP="00BC7B84">
            <w:pPr>
              <w:spacing w:after="0" w:line="240" w:lineRule="auto"/>
            </w:pPr>
          </w:p>
        </w:tc>
        <w:tc>
          <w:tcPr>
            <w:tcW w:w="3882" w:type="dxa"/>
            <w:gridSpan w:val="2"/>
          </w:tcPr>
          <w:p w:rsidR="001143AE" w:rsidRPr="00E02F50" w:rsidRDefault="001143AE" w:rsidP="00BC7B84">
            <w:pPr>
              <w:spacing w:after="0" w:line="240" w:lineRule="auto"/>
              <w:rPr>
                <w:b/>
                <w:bCs/>
              </w:rPr>
            </w:pPr>
            <w:r w:rsidRPr="00E02F50">
              <w:rPr>
                <w:b/>
                <w:bCs/>
              </w:rPr>
              <w:t>Разом по рахунку</w:t>
            </w:r>
            <w:r>
              <w:rPr>
                <w:b/>
                <w:bCs/>
              </w:rPr>
              <w:t xml:space="preserve"> </w:t>
            </w:r>
            <w:r w:rsidRPr="00E02F50">
              <w:rPr>
                <w:b/>
                <w:bCs/>
              </w:rPr>
              <w:t>1511</w:t>
            </w:r>
          </w:p>
        </w:tc>
        <w:tc>
          <w:tcPr>
            <w:tcW w:w="759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1737" w:type="dxa"/>
            <w:gridSpan w:val="3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E02F50">
              <w:rPr>
                <w:b/>
                <w:bCs/>
              </w:rPr>
              <w:t>1078,16</w:t>
            </w:r>
          </w:p>
        </w:tc>
        <w:tc>
          <w:tcPr>
            <w:tcW w:w="2079" w:type="dxa"/>
            <w:gridSpan w:val="4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E02F50">
              <w:rPr>
                <w:b/>
                <w:bCs/>
              </w:rPr>
              <w:t>1078,16</w:t>
            </w:r>
          </w:p>
        </w:tc>
      </w:tr>
      <w:tr w:rsidR="001143AE" w:rsidRPr="00E02F50" w:rsidTr="00BC7B84">
        <w:tc>
          <w:tcPr>
            <w:tcW w:w="9562" w:type="dxa"/>
            <w:gridSpan w:val="12"/>
          </w:tcPr>
          <w:p w:rsidR="001143AE" w:rsidRPr="00E02F50" w:rsidRDefault="001143AE" w:rsidP="00BC7B84">
            <w:pPr>
              <w:jc w:val="center"/>
            </w:pPr>
            <w:r w:rsidRPr="00E02F50">
              <w:rPr>
                <w:b/>
                <w:bCs/>
              </w:rPr>
              <w:t>Рахунок 1511а</w:t>
            </w:r>
            <w:r w:rsidRPr="00E02F50">
              <w:t>(садочок)</w:t>
            </w:r>
          </w:p>
        </w:tc>
      </w:tr>
      <w:tr w:rsidR="001143AE" w:rsidRPr="00E02F50" w:rsidTr="00BC7B84">
        <w:tc>
          <w:tcPr>
            <w:tcW w:w="1105" w:type="dxa"/>
          </w:tcPr>
          <w:p w:rsidR="001143AE" w:rsidRPr="00E02F50" w:rsidRDefault="001143AE" w:rsidP="00BC7B84">
            <w:pPr>
              <w:spacing w:after="0" w:line="240" w:lineRule="auto"/>
            </w:pPr>
          </w:p>
        </w:tc>
        <w:tc>
          <w:tcPr>
            <w:tcW w:w="443" w:type="dxa"/>
          </w:tcPr>
          <w:p w:rsidR="001143AE" w:rsidRPr="00E02F50" w:rsidRDefault="001143AE" w:rsidP="00BC7B84">
            <w:pPr>
              <w:spacing w:after="0" w:line="240" w:lineRule="auto"/>
            </w:pPr>
            <w:r w:rsidRPr="00E02F50">
              <w:t>1</w:t>
            </w:r>
          </w:p>
        </w:tc>
        <w:tc>
          <w:tcPr>
            <w:tcW w:w="3439" w:type="dxa"/>
          </w:tcPr>
          <w:p w:rsidR="001143AE" w:rsidRPr="00E02F50" w:rsidRDefault="001143AE" w:rsidP="00BC7B84">
            <w:pPr>
              <w:spacing w:after="0" w:line="240" w:lineRule="auto"/>
            </w:pPr>
            <w:r w:rsidRPr="00E02F50">
              <w:t>Продукти харчування</w:t>
            </w:r>
          </w:p>
        </w:tc>
        <w:tc>
          <w:tcPr>
            <w:tcW w:w="759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722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1015" w:type="dxa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  <w:r w:rsidRPr="00E02F50">
              <w:t>358,38</w:t>
            </w:r>
          </w:p>
        </w:tc>
        <w:tc>
          <w:tcPr>
            <w:tcW w:w="1005" w:type="dxa"/>
            <w:gridSpan w:val="3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1074" w:type="dxa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  <w:r w:rsidRPr="00E02F50">
              <w:t>358,38</w:t>
            </w:r>
          </w:p>
        </w:tc>
      </w:tr>
      <w:tr w:rsidR="001143AE" w:rsidRPr="00E02F50" w:rsidTr="00BC7B84">
        <w:tc>
          <w:tcPr>
            <w:tcW w:w="1105" w:type="dxa"/>
          </w:tcPr>
          <w:p w:rsidR="001143AE" w:rsidRPr="00E02F50" w:rsidRDefault="001143AE" w:rsidP="00BC7B84">
            <w:pPr>
              <w:spacing w:after="0" w:line="240" w:lineRule="auto"/>
            </w:pPr>
          </w:p>
        </w:tc>
        <w:tc>
          <w:tcPr>
            <w:tcW w:w="3882" w:type="dxa"/>
            <w:gridSpan w:val="2"/>
          </w:tcPr>
          <w:p w:rsidR="001143AE" w:rsidRPr="00E02F50" w:rsidRDefault="001143AE" w:rsidP="00BC7B84">
            <w:pPr>
              <w:spacing w:after="0" w:line="240" w:lineRule="auto"/>
            </w:pPr>
            <w:r w:rsidRPr="00E02F50">
              <w:rPr>
                <w:b/>
                <w:bCs/>
              </w:rPr>
              <w:t>Разом по рахунку</w:t>
            </w:r>
            <w:r>
              <w:rPr>
                <w:b/>
                <w:bCs/>
              </w:rPr>
              <w:t xml:space="preserve"> </w:t>
            </w:r>
            <w:r w:rsidRPr="00E02F50">
              <w:rPr>
                <w:b/>
                <w:bCs/>
              </w:rPr>
              <w:t>1511а</w:t>
            </w:r>
          </w:p>
        </w:tc>
        <w:tc>
          <w:tcPr>
            <w:tcW w:w="759" w:type="dxa"/>
            <w:gridSpan w:val="2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</w:pPr>
          </w:p>
        </w:tc>
        <w:tc>
          <w:tcPr>
            <w:tcW w:w="1737" w:type="dxa"/>
            <w:gridSpan w:val="3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E02F50">
              <w:rPr>
                <w:b/>
                <w:bCs/>
              </w:rPr>
              <w:t>358,38</w:t>
            </w:r>
          </w:p>
        </w:tc>
        <w:tc>
          <w:tcPr>
            <w:tcW w:w="2079" w:type="dxa"/>
            <w:gridSpan w:val="4"/>
            <w:vAlign w:val="center"/>
          </w:tcPr>
          <w:p w:rsidR="001143AE" w:rsidRPr="00E02F50" w:rsidRDefault="001143AE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E02F50">
              <w:rPr>
                <w:b/>
                <w:bCs/>
              </w:rPr>
              <w:t>358,38</w:t>
            </w:r>
          </w:p>
        </w:tc>
      </w:tr>
    </w:tbl>
    <w:p w:rsidR="001143AE" w:rsidRPr="00E02F50" w:rsidRDefault="001143AE" w:rsidP="00E02F50">
      <w:pPr>
        <w:spacing w:after="0" w:line="240" w:lineRule="auto"/>
      </w:pPr>
    </w:p>
    <w:p w:rsidR="001143AE" w:rsidRPr="00E02F50" w:rsidRDefault="001143AE" w:rsidP="008F52D2">
      <w:pPr>
        <w:spacing w:after="0" w:line="240" w:lineRule="auto"/>
      </w:pPr>
    </w:p>
    <w:sectPr w:rsidR="001143AE" w:rsidRPr="00E02F50" w:rsidSect="00094C3A">
      <w:pgSz w:w="11906" w:h="16838"/>
      <w:pgMar w:top="36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3AE" w:rsidRDefault="001143AE" w:rsidP="002D282E">
      <w:pPr>
        <w:spacing w:after="0" w:line="240" w:lineRule="auto"/>
      </w:pPr>
      <w:r>
        <w:separator/>
      </w:r>
    </w:p>
  </w:endnote>
  <w:endnote w:type="continuationSeparator" w:id="0">
    <w:p w:rsidR="001143AE" w:rsidRDefault="001143AE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3AE" w:rsidRDefault="001143AE" w:rsidP="002D282E">
      <w:pPr>
        <w:spacing w:after="0" w:line="240" w:lineRule="auto"/>
      </w:pPr>
      <w:r>
        <w:separator/>
      </w:r>
    </w:p>
  </w:footnote>
  <w:footnote w:type="continuationSeparator" w:id="0">
    <w:p w:rsidR="001143AE" w:rsidRDefault="001143AE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82E"/>
    <w:rsid w:val="000051C1"/>
    <w:rsid w:val="00017F34"/>
    <w:rsid w:val="000262D0"/>
    <w:rsid w:val="000371F8"/>
    <w:rsid w:val="00040278"/>
    <w:rsid w:val="00086EAC"/>
    <w:rsid w:val="00091946"/>
    <w:rsid w:val="00094121"/>
    <w:rsid w:val="00094C3A"/>
    <w:rsid w:val="00095F03"/>
    <w:rsid w:val="000A7E49"/>
    <w:rsid w:val="000D4B67"/>
    <w:rsid w:val="000F1D7B"/>
    <w:rsid w:val="000F4B7B"/>
    <w:rsid w:val="00111E73"/>
    <w:rsid w:val="001140F3"/>
    <w:rsid w:val="001143AE"/>
    <w:rsid w:val="001367B9"/>
    <w:rsid w:val="00137B3A"/>
    <w:rsid w:val="00141523"/>
    <w:rsid w:val="001418D7"/>
    <w:rsid w:val="00150110"/>
    <w:rsid w:val="00165E88"/>
    <w:rsid w:val="00167A71"/>
    <w:rsid w:val="00171AD3"/>
    <w:rsid w:val="0017472E"/>
    <w:rsid w:val="00181B0A"/>
    <w:rsid w:val="00196ECE"/>
    <w:rsid w:val="001C6566"/>
    <w:rsid w:val="001C675C"/>
    <w:rsid w:val="001D24ED"/>
    <w:rsid w:val="001D358F"/>
    <w:rsid w:val="002002A2"/>
    <w:rsid w:val="00207568"/>
    <w:rsid w:val="00210A13"/>
    <w:rsid w:val="002137A6"/>
    <w:rsid w:val="00230D54"/>
    <w:rsid w:val="002400ED"/>
    <w:rsid w:val="00247480"/>
    <w:rsid w:val="002477C2"/>
    <w:rsid w:val="002630B3"/>
    <w:rsid w:val="002655D3"/>
    <w:rsid w:val="002718F6"/>
    <w:rsid w:val="00280D09"/>
    <w:rsid w:val="002B4C13"/>
    <w:rsid w:val="002C5A19"/>
    <w:rsid w:val="002D282E"/>
    <w:rsid w:val="002F6699"/>
    <w:rsid w:val="003157E5"/>
    <w:rsid w:val="00316BDD"/>
    <w:rsid w:val="003637F6"/>
    <w:rsid w:val="003656FC"/>
    <w:rsid w:val="0038218C"/>
    <w:rsid w:val="00384B49"/>
    <w:rsid w:val="0039015B"/>
    <w:rsid w:val="003A4914"/>
    <w:rsid w:val="003B3163"/>
    <w:rsid w:val="003B3F4A"/>
    <w:rsid w:val="003B5D08"/>
    <w:rsid w:val="003C017A"/>
    <w:rsid w:val="003C4AF9"/>
    <w:rsid w:val="003D29B8"/>
    <w:rsid w:val="003E2500"/>
    <w:rsid w:val="003E5B7E"/>
    <w:rsid w:val="0042145E"/>
    <w:rsid w:val="004515C5"/>
    <w:rsid w:val="00483198"/>
    <w:rsid w:val="0048330A"/>
    <w:rsid w:val="004A399B"/>
    <w:rsid w:val="004C7F55"/>
    <w:rsid w:val="004D739C"/>
    <w:rsid w:val="004E1C0A"/>
    <w:rsid w:val="004E21E9"/>
    <w:rsid w:val="00521830"/>
    <w:rsid w:val="005225BD"/>
    <w:rsid w:val="00523602"/>
    <w:rsid w:val="00526CFA"/>
    <w:rsid w:val="00540B8B"/>
    <w:rsid w:val="00543097"/>
    <w:rsid w:val="005501FE"/>
    <w:rsid w:val="005600D3"/>
    <w:rsid w:val="0056764F"/>
    <w:rsid w:val="005804DB"/>
    <w:rsid w:val="005A6ACD"/>
    <w:rsid w:val="005D046A"/>
    <w:rsid w:val="005E50AC"/>
    <w:rsid w:val="00614CC6"/>
    <w:rsid w:val="00617D92"/>
    <w:rsid w:val="00622419"/>
    <w:rsid w:val="00624B06"/>
    <w:rsid w:val="006362DD"/>
    <w:rsid w:val="0063678A"/>
    <w:rsid w:val="00636B9F"/>
    <w:rsid w:val="006459DD"/>
    <w:rsid w:val="00660444"/>
    <w:rsid w:val="006639BB"/>
    <w:rsid w:val="006800AA"/>
    <w:rsid w:val="00683479"/>
    <w:rsid w:val="006A25A1"/>
    <w:rsid w:val="006B077D"/>
    <w:rsid w:val="006D592B"/>
    <w:rsid w:val="006E2009"/>
    <w:rsid w:val="006E36D7"/>
    <w:rsid w:val="006F322D"/>
    <w:rsid w:val="00723CD9"/>
    <w:rsid w:val="00751761"/>
    <w:rsid w:val="00774DD9"/>
    <w:rsid w:val="00781D50"/>
    <w:rsid w:val="007958EB"/>
    <w:rsid w:val="007A1F5F"/>
    <w:rsid w:val="007B0A15"/>
    <w:rsid w:val="007B6E1E"/>
    <w:rsid w:val="00804D2C"/>
    <w:rsid w:val="00823FDA"/>
    <w:rsid w:val="00834BC8"/>
    <w:rsid w:val="008548F5"/>
    <w:rsid w:val="008711F6"/>
    <w:rsid w:val="00891CBA"/>
    <w:rsid w:val="008B000B"/>
    <w:rsid w:val="008F52D2"/>
    <w:rsid w:val="008F5CF5"/>
    <w:rsid w:val="008F5F86"/>
    <w:rsid w:val="008F7DBA"/>
    <w:rsid w:val="009049CB"/>
    <w:rsid w:val="009116E9"/>
    <w:rsid w:val="009338AE"/>
    <w:rsid w:val="00940E3D"/>
    <w:rsid w:val="009521D0"/>
    <w:rsid w:val="009567EA"/>
    <w:rsid w:val="00985535"/>
    <w:rsid w:val="009B0EAA"/>
    <w:rsid w:val="009B2E49"/>
    <w:rsid w:val="009B6B87"/>
    <w:rsid w:val="009C14CD"/>
    <w:rsid w:val="009C1A6F"/>
    <w:rsid w:val="009C7F29"/>
    <w:rsid w:val="009E0298"/>
    <w:rsid w:val="009F21D5"/>
    <w:rsid w:val="009F4463"/>
    <w:rsid w:val="009F65AC"/>
    <w:rsid w:val="00A0608E"/>
    <w:rsid w:val="00A252AD"/>
    <w:rsid w:val="00A6363A"/>
    <w:rsid w:val="00A662E3"/>
    <w:rsid w:val="00A8015E"/>
    <w:rsid w:val="00A82AF9"/>
    <w:rsid w:val="00AA0B56"/>
    <w:rsid w:val="00AC45CC"/>
    <w:rsid w:val="00AD5C38"/>
    <w:rsid w:val="00AE7E9D"/>
    <w:rsid w:val="00AF1698"/>
    <w:rsid w:val="00AF36E0"/>
    <w:rsid w:val="00B21F03"/>
    <w:rsid w:val="00B32425"/>
    <w:rsid w:val="00B4112F"/>
    <w:rsid w:val="00B41188"/>
    <w:rsid w:val="00B53725"/>
    <w:rsid w:val="00B702AD"/>
    <w:rsid w:val="00B749FE"/>
    <w:rsid w:val="00B7547E"/>
    <w:rsid w:val="00B818AE"/>
    <w:rsid w:val="00BC0B79"/>
    <w:rsid w:val="00BC36BD"/>
    <w:rsid w:val="00BC6EB2"/>
    <w:rsid w:val="00BC7B84"/>
    <w:rsid w:val="00BD5586"/>
    <w:rsid w:val="00BF5635"/>
    <w:rsid w:val="00C15D43"/>
    <w:rsid w:val="00C27D62"/>
    <w:rsid w:val="00C33E2F"/>
    <w:rsid w:val="00C369B4"/>
    <w:rsid w:val="00C467DE"/>
    <w:rsid w:val="00C645E1"/>
    <w:rsid w:val="00CC08DF"/>
    <w:rsid w:val="00CF27EA"/>
    <w:rsid w:val="00CF2C92"/>
    <w:rsid w:val="00D0664E"/>
    <w:rsid w:val="00D14137"/>
    <w:rsid w:val="00D20AD3"/>
    <w:rsid w:val="00D31432"/>
    <w:rsid w:val="00D411FB"/>
    <w:rsid w:val="00D470DD"/>
    <w:rsid w:val="00D60881"/>
    <w:rsid w:val="00D71A4C"/>
    <w:rsid w:val="00D738A2"/>
    <w:rsid w:val="00D74BE4"/>
    <w:rsid w:val="00D91772"/>
    <w:rsid w:val="00D95709"/>
    <w:rsid w:val="00D95F36"/>
    <w:rsid w:val="00D97A55"/>
    <w:rsid w:val="00DA5FA0"/>
    <w:rsid w:val="00DC1187"/>
    <w:rsid w:val="00DF1B65"/>
    <w:rsid w:val="00DF321F"/>
    <w:rsid w:val="00E02F50"/>
    <w:rsid w:val="00E24F4E"/>
    <w:rsid w:val="00E44C25"/>
    <w:rsid w:val="00E451DA"/>
    <w:rsid w:val="00E5420F"/>
    <w:rsid w:val="00E83C21"/>
    <w:rsid w:val="00E95F8D"/>
    <w:rsid w:val="00EA2D0F"/>
    <w:rsid w:val="00EC5DAF"/>
    <w:rsid w:val="00ED414D"/>
    <w:rsid w:val="00EE7444"/>
    <w:rsid w:val="00EF79CF"/>
    <w:rsid w:val="00F15A22"/>
    <w:rsid w:val="00F2783F"/>
    <w:rsid w:val="00F34AD0"/>
    <w:rsid w:val="00F34EE6"/>
    <w:rsid w:val="00F4509F"/>
    <w:rsid w:val="00F935BC"/>
    <w:rsid w:val="00FA762A"/>
    <w:rsid w:val="00FC3534"/>
    <w:rsid w:val="00FC59CE"/>
    <w:rsid w:val="00FD6098"/>
    <w:rsid w:val="00FE00CC"/>
    <w:rsid w:val="00FF260C"/>
    <w:rsid w:val="00FF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69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D282E"/>
  </w:style>
  <w:style w:type="paragraph" w:styleId="Footer">
    <w:name w:val="footer"/>
    <w:basedOn w:val="Normal"/>
    <w:link w:val="FooterChar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D282E"/>
  </w:style>
  <w:style w:type="table" w:styleId="TableGrid">
    <w:name w:val="Table Grid"/>
    <w:basedOn w:val="TableNormal"/>
    <w:uiPriority w:val="99"/>
    <w:rsid w:val="008F52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9C1A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E1C0A"/>
    <w:rPr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390</TotalTime>
  <Pages>1</Pages>
  <Words>1250</Words>
  <Characters>714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2(2</dc:title>
  <dc:subject/>
  <dc:creator>Сергій Дрозд</dc:creator>
  <cp:keywords/>
  <dc:description/>
  <cp:lastModifiedBy>Grinuk</cp:lastModifiedBy>
  <cp:revision>30</cp:revision>
  <cp:lastPrinted>2019-02-20T07:44:00Z</cp:lastPrinted>
  <dcterms:created xsi:type="dcterms:W3CDTF">2019-02-12T06:52:00Z</dcterms:created>
  <dcterms:modified xsi:type="dcterms:W3CDTF">2019-02-20T07:48:00Z</dcterms:modified>
</cp:coreProperties>
</file>